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1B" w:rsidRPr="00D46521" w:rsidRDefault="0031641B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Cs w:val="20"/>
          <w:lang w:eastAsia="ru-RU"/>
        </w:rPr>
      </w:pPr>
      <w:r w:rsidRPr="00BE71B7">
        <w:rPr>
          <w:rFonts w:ascii="Times New Roman" w:hAnsi="Times New Roman"/>
          <w:b/>
          <w:noProof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5" o:title=""/>
          </v:shape>
        </w:pict>
      </w:r>
    </w:p>
    <w:p w:rsidR="0031641B" w:rsidRPr="00D46521" w:rsidRDefault="0031641B" w:rsidP="00D46521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31641B" w:rsidRPr="00D46521" w:rsidRDefault="0031641B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 xml:space="preserve">АДМИНИСТРАЦИЯ  МУНИЦИПАЛЬНОГО ОБРАЗОВАНИЯ – </w:t>
      </w:r>
    </w:p>
    <w:p w:rsidR="0031641B" w:rsidRPr="00D46521" w:rsidRDefault="0031641B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>ЕРШИЧСКИЙ  РАЙОН СМОЛЕНСКОЙ ОБЛАСТИ</w:t>
      </w:r>
    </w:p>
    <w:p w:rsidR="0031641B" w:rsidRPr="00D46521" w:rsidRDefault="0031641B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31641B" w:rsidRPr="00D46521" w:rsidRDefault="0031641B" w:rsidP="00D465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z w:val="28"/>
          <w:szCs w:val="20"/>
          <w:lang w:eastAsia="ru-RU"/>
        </w:rPr>
        <w:t>Р А С П О Р Я Ж Е Н И Е</w:t>
      </w:r>
    </w:p>
    <w:p w:rsidR="0031641B" w:rsidRPr="00D46521" w:rsidRDefault="0031641B" w:rsidP="00D4652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1641B" w:rsidRDefault="0031641B" w:rsidP="00D465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 xml:space="preserve"> 30 декабря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2020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Pr="00D46521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350-р</w:t>
      </w:r>
    </w:p>
    <w:p w:rsidR="0031641B" w:rsidRPr="00D46521" w:rsidRDefault="0031641B" w:rsidP="00D4652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46521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с. Ершичи</w:t>
      </w:r>
    </w:p>
    <w:p w:rsidR="0031641B" w:rsidRPr="00D46521" w:rsidRDefault="0031641B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Ершичского района</w:t>
      </w:r>
    </w:p>
    <w:p w:rsidR="0031641B" w:rsidRDefault="0031641B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Смоленской области</w:t>
      </w:r>
    </w:p>
    <w:p w:rsidR="0031641B" w:rsidRPr="00D46521" w:rsidRDefault="0031641B" w:rsidP="00D46521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4"/>
          <w:szCs w:val="20"/>
          <w:lang w:eastAsia="ru-RU"/>
        </w:rPr>
      </w:pP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Par1"/>
      <w:bookmarkEnd w:id="0"/>
      <w:r w:rsidRPr="00D4652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кассового плана исполнения </w:t>
      </w: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</w:t>
      </w: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Ершичского сельского поселения </w:t>
      </w:r>
    </w:p>
    <w:p w:rsidR="0031641B" w:rsidRDefault="0031641B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Ершичского района Смоленской области</w:t>
      </w:r>
    </w:p>
    <w:p w:rsidR="0031641B" w:rsidRPr="00D46521" w:rsidRDefault="0031641B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2021 год.</w:t>
      </w: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1.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 кассовый план  исполнения бюджета муниципального образования Ершичского сельского поселения Ершичского района Смоленской области на 2021 год согласно приложениям № 1, № 2, № 3 и № 4 к настоящему распоряжению. </w:t>
      </w:r>
    </w:p>
    <w:p w:rsidR="0031641B" w:rsidRPr="00D46521" w:rsidRDefault="0031641B" w:rsidP="00D46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1" w:name="Par20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46521">
        <w:rPr>
          <w:rFonts w:ascii="Times New Roman" w:hAnsi="Times New Roman"/>
          <w:sz w:val="28"/>
          <w:szCs w:val="28"/>
          <w:lang w:eastAsia="ru-RU"/>
        </w:rPr>
        <w:t>.  Контроль,  за исполнением настоящего распоряжения,  возложить на главного специалиста-главного бухгалтера сектора бухгалтерского учета и отчетности  Е.А.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6521">
        <w:rPr>
          <w:rFonts w:ascii="Times New Roman" w:hAnsi="Times New Roman"/>
          <w:sz w:val="28"/>
          <w:szCs w:val="28"/>
          <w:lang w:eastAsia="ru-RU"/>
        </w:rPr>
        <w:t>Архипову.</w:t>
      </w: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31641B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>Глава  муниципального образования-</w:t>
      </w: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Ершичский район Смоленской области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В.Е. Абраменков</w:t>
      </w:r>
    </w:p>
    <w:p w:rsidR="0031641B" w:rsidRPr="00D46521" w:rsidRDefault="0031641B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Default="0031641B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Отп. 1 экз. – в дело                                                 Разослать: в бухгалтерию </w:t>
      </w: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Исп. Е.А. Архипова                                               Администрации, </w:t>
      </w: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>Тел.  2-15-60                                                           управделами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37A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837A46">
        <w:rPr>
          <w:rFonts w:ascii="Times New Roman" w:hAnsi="Times New Roman"/>
          <w:sz w:val="28"/>
          <w:szCs w:val="28"/>
          <w:lang w:eastAsia="ru-RU"/>
        </w:rPr>
        <w:t>ин.управление</w:t>
      </w: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837A46">
        <w:rPr>
          <w:rFonts w:ascii="Times New Roman" w:hAnsi="Times New Roman"/>
          <w:sz w:val="24"/>
          <w:szCs w:val="20"/>
          <w:lang w:eastAsia="ru-RU"/>
        </w:rPr>
        <w:t>___________________</w:t>
      </w:r>
      <w:r>
        <w:rPr>
          <w:rFonts w:ascii="Times New Roman" w:hAnsi="Times New Roman"/>
          <w:sz w:val="24"/>
          <w:szCs w:val="20"/>
          <w:lang w:eastAsia="ru-RU"/>
        </w:rPr>
        <w:t xml:space="preserve">  ___________________</w:t>
      </w: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31641B" w:rsidRPr="00837A46" w:rsidRDefault="0031641B" w:rsidP="00837A4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Визы</w:t>
      </w:r>
      <w:r w:rsidRPr="00837A46">
        <w:rPr>
          <w:rFonts w:ascii="Times New Roman" w:hAnsi="Times New Roman"/>
          <w:sz w:val="28"/>
          <w:szCs w:val="28"/>
          <w:lang w:eastAsia="ru-RU"/>
        </w:rPr>
        <w:t>: М.М. Бугаев</w:t>
      </w:r>
      <w:r w:rsidRPr="00837A46">
        <w:rPr>
          <w:rFonts w:ascii="Times New Roman" w:hAnsi="Times New Roman"/>
          <w:sz w:val="24"/>
          <w:szCs w:val="20"/>
          <w:lang w:eastAsia="ru-RU"/>
        </w:rPr>
        <w:t xml:space="preserve">  ____________________     _____________________    </w:t>
      </w:r>
    </w:p>
    <w:sectPr w:rsidR="0031641B" w:rsidRPr="00837A46" w:rsidSect="0023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06E"/>
    <w:multiLevelType w:val="multilevel"/>
    <w:tmpl w:val="5908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840937"/>
    <w:multiLevelType w:val="multilevel"/>
    <w:tmpl w:val="88F2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E47"/>
    <w:rsid w:val="00021F2A"/>
    <w:rsid w:val="00034E5F"/>
    <w:rsid w:val="000C096C"/>
    <w:rsid w:val="0013614D"/>
    <w:rsid w:val="001633AF"/>
    <w:rsid w:val="001B0A69"/>
    <w:rsid w:val="00225101"/>
    <w:rsid w:val="002336BE"/>
    <w:rsid w:val="00273A30"/>
    <w:rsid w:val="0028205C"/>
    <w:rsid w:val="0031641B"/>
    <w:rsid w:val="003B3C5B"/>
    <w:rsid w:val="003D6A1E"/>
    <w:rsid w:val="004A1610"/>
    <w:rsid w:val="006C37EA"/>
    <w:rsid w:val="006F3AB5"/>
    <w:rsid w:val="00783B02"/>
    <w:rsid w:val="007A00B6"/>
    <w:rsid w:val="007F510C"/>
    <w:rsid w:val="00837A46"/>
    <w:rsid w:val="0086337E"/>
    <w:rsid w:val="00932604"/>
    <w:rsid w:val="00984B88"/>
    <w:rsid w:val="00A2255F"/>
    <w:rsid w:val="00B21E47"/>
    <w:rsid w:val="00BE71B7"/>
    <w:rsid w:val="00C634CC"/>
    <w:rsid w:val="00C849DC"/>
    <w:rsid w:val="00CE3463"/>
    <w:rsid w:val="00D46521"/>
    <w:rsid w:val="00D54F87"/>
    <w:rsid w:val="00D93EBF"/>
    <w:rsid w:val="00DC64D6"/>
    <w:rsid w:val="00DD5B46"/>
    <w:rsid w:val="00E550DD"/>
    <w:rsid w:val="00E61569"/>
    <w:rsid w:val="00E62786"/>
    <w:rsid w:val="00EB3BD4"/>
    <w:rsid w:val="00EB72E4"/>
    <w:rsid w:val="00ED07CF"/>
    <w:rsid w:val="00EE4321"/>
    <w:rsid w:val="00EE6FCE"/>
    <w:rsid w:val="00F1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202</Words>
  <Characters>1152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21</cp:revision>
  <cp:lastPrinted>2021-01-28T06:31:00Z</cp:lastPrinted>
  <dcterms:created xsi:type="dcterms:W3CDTF">2018-05-30T08:23:00Z</dcterms:created>
  <dcterms:modified xsi:type="dcterms:W3CDTF">2021-01-28T06:32:00Z</dcterms:modified>
</cp:coreProperties>
</file>